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D0253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AMELLER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DBEF980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Glover.</w:t>
      </w:r>
    </w:p>
    <w:p w14:paraId="52768B0D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14CC3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AAA2EB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Roger Deny, clerk(q.v.), brought a plaint of trespass and assault against him</w:t>
      </w:r>
    </w:p>
    <w:p w14:paraId="1F38CF30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8 others.</w:t>
      </w:r>
    </w:p>
    <w:p w14:paraId="617138A8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F97652A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0D7D1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346BC7" w14:textId="77777777" w:rsidR="007034A7" w:rsidRDefault="007034A7" w:rsidP="007034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2022</w:t>
      </w:r>
    </w:p>
    <w:p w14:paraId="37A12E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36AD7" w14:textId="77777777" w:rsidR="007034A7" w:rsidRDefault="007034A7" w:rsidP="009139A6">
      <w:r>
        <w:separator/>
      </w:r>
    </w:p>
  </w:endnote>
  <w:endnote w:type="continuationSeparator" w:id="0">
    <w:p w14:paraId="4783F409" w14:textId="77777777" w:rsidR="007034A7" w:rsidRDefault="007034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3E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B9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EB8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D80F5" w14:textId="77777777" w:rsidR="007034A7" w:rsidRDefault="007034A7" w:rsidP="009139A6">
      <w:r>
        <w:separator/>
      </w:r>
    </w:p>
  </w:footnote>
  <w:footnote w:type="continuationSeparator" w:id="0">
    <w:p w14:paraId="23C61908" w14:textId="77777777" w:rsidR="007034A7" w:rsidRDefault="007034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9D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AF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9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A7"/>
    <w:rsid w:val="000666E0"/>
    <w:rsid w:val="002510B7"/>
    <w:rsid w:val="005C130B"/>
    <w:rsid w:val="007034A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6F098"/>
  <w15:chartTrackingRefBased/>
  <w15:docId w15:val="{564ABD55-A854-4DCF-AD4F-DF64D7AC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034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2022-06-03T14:23:00Z</dcterms:created>
  <dcterms:modified xsi:type="dcterms:W3CDTF">2022-06-03T14:24:00Z</dcterms:modified>
</cp:coreProperties>
</file>